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0B1EA4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B1EA4">
              <w:rPr>
                <w:b/>
                <w:sz w:val="26"/>
                <w:szCs w:val="26"/>
                <w:lang w:val="en-US"/>
              </w:rPr>
              <w:t>203C_030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B1EA4" w:rsidRDefault="00853C9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0B1EA4">
              <w:rPr>
                <w:b/>
                <w:sz w:val="26"/>
                <w:szCs w:val="26"/>
                <w:lang w:val="en-US"/>
              </w:rPr>
              <w:t>2268526</w:t>
            </w:r>
            <w:r w:rsidR="00C44B8B" w:rsidRPr="000B1EA4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F2111">
        <w:rPr>
          <w:b/>
          <w:sz w:val="26"/>
          <w:szCs w:val="26"/>
        </w:rPr>
        <w:t>(</w:t>
      </w:r>
      <w:r w:rsidR="0024552F">
        <w:rPr>
          <w:b/>
          <w:sz w:val="26"/>
          <w:szCs w:val="26"/>
        </w:rPr>
        <w:t>Траверса Б</w:t>
      </w:r>
      <w:r w:rsidR="009F7453" w:rsidRPr="009F7453">
        <w:rPr>
          <w:b/>
          <w:sz w:val="26"/>
          <w:szCs w:val="26"/>
        </w:rPr>
        <w:t>5С 3.407-131</w:t>
      </w:r>
      <w:r w:rsidR="0024552F">
        <w:rPr>
          <w:b/>
          <w:sz w:val="26"/>
          <w:szCs w:val="26"/>
        </w:rPr>
        <w:t xml:space="preserve"> Вып.1</w:t>
      </w:r>
      <w:r w:rsidR="002F2111">
        <w:rPr>
          <w:b/>
          <w:sz w:val="26"/>
          <w:szCs w:val="26"/>
        </w:rPr>
        <w:t>)</w:t>
      </w:r>
      <w:r w:rsidR="00984254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984254">
        <w:rPr>
          <w:b/>
          <w:sz w:val="26"/>
          <w:szCs w:val="26"/>
          <w:u w:val="single"/>
        </w:rPr>
        <w:t>203</w:t>
      </w:r>
      <w:r w:rsidR="00F115B9" w:rsidRPr="00984254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C1A6A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DC1A6A">
        <w:rPr>
          <w:sz w:val="24"/>
          <w:szCs w:val="24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DC1A6A">
        <w:rPr>
          <w:sz w:val="24"/>
          <w:szCs w:val="24"/>
        </w:rPr>
        <w:t xml:space="preserve"> </w:t>
      </w:r>
      <w:r w:rsidR="00DC1A6A" w:rsidRPr="00DC1A6A">
        <w:rPr>
          <w:sz w:val="24"/>
          <w:szCs w:val="24"/>
        </w:rPr>
        <w:t>Т</w:t>
      </w:r>
      <w:bookmarkStart w:id="1" w:name="Поле4"/>
      <w:r w:rsidR="0024552F">
        <w:rPr>
          <w:sz w:val="24"/>
          <w:szCs w:val="24"/>
        </w:rPr>
        <w:t xml:space="preserve">ипового проекта </w:t>
      </w:r>
      <w:r w:rsidR="0024552F" w:rsidRPr="0024552F">
        <w:rPr>
          <w:sz w:val="24"/>
          <w:szCs w:val="24"/>
        </w:rPr>
        <w:t>3.407-131 Вып.1</w:t>
      </w:r>
      <w:r w:rsidR="0073431B" w:rsidRPr="00DC1A6A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84254" w:rsidRDefault="00984254" w:rsidP="00C43F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84254" w:rsidRDefault="00984254" w:rsidP="0098425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984254" w:rsidRDefault="00984254" w:rsidP="0098425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84254" w:rsidRDefault="00984254" w:rsidP="0098425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84254" w:rsidRDefault="00984254" w:rsidP="0098425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84254" w:rsidRDefault="00984254" w:rsidP="0098425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84254" w:rsidRDefault="00984254" w:rsidP="0098425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84254" w:rsidRDefault="00984254" w:rsidP="0098425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984254" w:rsidRDefault="00984254" w:rsidP="0098425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984254" w:rsidRDefault="00984254" w:rsidP="0098425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984254" w:rsidRDefault="00984254" w:rsidP="0098425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984254" w:rsidRDefault="00984254" w:rsidP="0098425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84254" w:rsidRDefault="00984254" w:rsidP="00984254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84254" w:rsidRDefault="00984254" w:rsidP="0098425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984254" w:rsidRDefault="0024552F" w:rsidP="0098425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Типового проекта </w:t>
      </w:r>
      <w:r w:rsidRPr="0024552F">
        <w:rPr>
          <w:sz w:val="24"/>
          <w:szCs w:val="24"/>
        </w:rPr>
        <w:t>3.407-131 Вып.1</w:t>
      </w:r>
      <w:r w:rsidR="00984254">
        <w:rPr>
          <w:sz w:val="26"/>
          <w:szCs w:val="26"/>
        </w:rPr>
        <w:t>;</w:t>
      </w:r>
    </w:p>
    <w:p w:rsidR="00984254" w:rsidRDefault="00984254" w:rsidP="0098425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84254" w:rsidRDefault="00984254" w:rsidP="0098425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984254" w:rsidRDefault="00984254" w:rsidP="0098425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84254" w:rsidRDefault="00984254" w:rsidP="0098425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84254" w:rsidRDefault="00984254" w:rsidP="00C43F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84254" w:rsidRDefault="00984254" w:rsidP="009842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84254" w:rsidRDefault="00984254" w:rsidP="009842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84254" w:rsidRDefault="00984254" w:rsidP="00C43F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84254" w:rsidRDefault="00984254" w:rsidP="009842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84254" w:rsidRDefault="00984254" w:rsidP="009842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84254" w:rsidRDefault="00984254" w:rsidP="00C43F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984254" w:rsidRDefault="00984254" w:rsidP="009842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84254" w:rsidRDefault="00984254" w:rsidP="009842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984254" w:rsidRDefault="00984254" w:rsidP="009842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984254" w:rsidRDefault="00984254" w:rsidP="0098425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84254" w:rsidRDefault="00984254" w:rsidP="0098425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84254" w:rsidRDefault="00984254" w:rsidP="00C43F1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984254" w:rsidRDefault="00984254" w:rsidP="0098425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08A" w:rsidRDefault="00A8108A">
      <w:r>
        <w:separator/>
      </w:r>
    </w:p>
  </w:endnote>
  <w:endnote w:type="continuationSeparator" w:id="0">
    <w:p w:rsidR="00A8108A" w:rsidRDefault="00A81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08A" w:rsidRDefault="00A8108A">
      <w:r>
        <w:separator/>
      </w:r>
    </w:p>
  </w:footnote>
  <w:footnote w:type="continuationSeparator" w:id="0">
    <w:p w:rsidR="00A8108A" w:rsidRDefault="00A81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F10EE8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C9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EA4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985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52F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78D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111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34C7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6512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502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3C98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0744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254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45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51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08A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5B91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F18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6528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1A6A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B0F11D-CA8A-4F75-8C56-44DF6DE1A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E1732D-F907-4014-964B-A7539CB3CF25}"/>
</file>

<file path=customXml/itemProps2.xml><?xml version="1.0" encoding="utf-8"?>
<ds:datastoreItem xmlns:ds="http://schemas.openxmlformats.org/officeDocument/2006/customXml" ds:itemID="{3D541656-5569-41BA-8D63-F12535F714C3}"/>
</file>

<file path=customXml/itemProps3.xml><?xml version="1.0" encoding="utf-8"?>
<ds:datastoreItem xmlns:ds="http://schemas.openxmlformats.org/officeDocument/2006/customXml" ds:itemID="{F748B9F6-13BD-45AD-A5B7-C1A1DF0D015D}"/>
</file>

<file path=customXml/itemProps4.xml><?xml version="1.0" encoding="utf-8"?>
<ds:datastoreItem xmlns:ds="http://schemas.openxmlformats.org/officeDocument/2006/customXml" ds:itemID="{266D52AE-697B-4331-854E-1BC2D5644655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25</TotalTime>
  <Pages>3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2015-05-14T08:08:00Z</dcterms:created>
  <dcterms:modified xsi:type="dcterms:W3CDTF">2015-09-28T06:37:00Z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